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6F16" w:rsidRPr="004F69C5" w:rsidRDefault="003C6F16">
      <w:pPr>
        <w:rPr>
          <w:b/>
          <w:sz w:val="30"/>
          <w:szCs w:val="30"/>
        </w:rPr>
      </w:pPr>
      <w:r w:rsidRPr="004F69C5">
        <w:rPr>
          <w:b/>
          <w:sz w:val="30"/>
          <w:szCs w:val="30"/>
        </w:rPr>
        <w:t>3</w:t>
      </w:r>
      <w:r w:rsidRPr="004F69C5"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2011</w:t>
      </w:r>
      <w:r w:rsidRPr="004F69C5">
        <w:rPr>
          <w:rFonts w:hint="eastAsia"/>
          <w:b/>
          <w:sz w:val="30"/>
          <w:szCs w:val="30"/>
        </w:rPr>
        <w:t>年广医杯</w:t>
      </w:r>
      <w:r>
        <w:rPr>
          <w:rFonts w:hint="eastAsia"/>
          <w:b/>
          <w:sz w:val="30"/>
          <w:szCs w:val="30"/>
        </w:rPr>
        <w:t>女子</w:t>
      </w:r>
      <w:r w:rsidRPr="004F69C5">
        <w:rPr>
          <w:rFonts w:hint="eastAsia"/>
          <w:b/>
          <w:sz w:val="30"/>
          <w:szCs w:val="30"/>
        </w:rPr>
        <w:t>篮球赛</w:t>
      </w:r>
      <w:r w:rsidRPr="004F69C5">
        <w:rPr>
          <w:b/>
          <w:sz w:val="30"/>
          <w:szCs w:val="30"/>
        </w:rPr>
        <w:t xml:space="preserve">  </w:t>
      </w:r>
    </w:p>
    <w:p w:rsidR="003C6F16" w:rsidRDefault="003C6F16" w:rsidP="004F69C5">
      <w:pPr>
        <w:jc w:val="center"/>
      </w:pPr>
      <w:r w:rsidRPr="0001784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0" o:spid="_x0000_i1025" type="#_x0000_t75" alt="2.jpg" style="width:316.5pt;height:237.75pt;visibility:visible">
            <v:imagedata r:id="rId7" o:title=""/>
          </v:shape>
        </w:pict>
      </w:r>
    </w:p>
    <w:p w:rsidR="003C6F16" w:rsidRDefault="003C6F16" w:rsidP="004F69C5">
      <w:pPr>
        <w:jc w:val="center"/>
      </w:pPr>
    </w:p>
    <w:p w:rsidR="003C6F16" w:rsidRPr="004F69C5" w:rsidRDefault="003C6F16" w:rsidP="004F69C5">
      <w:pPr>
        <w:rPr>
          <w:b/>
          <w:sz w:val="30"/>
          <w:szCs w:val="30"/>
        </w:rPr>
      </w:pPr>
      <w:r>
        <w:rPr>
          <w:b/>
          <w:sz w:val="30"/>
          <w:szCs w:val="30"/>
        </w:rPr>
        <w:t>4</w:t>
      </w:r>
      <w:r w:rsidRPr="004F69C5"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2011</w:t>
      </w:r>
      <w:r w:rsidRPr="004F69C5">
        <w:rPr>
          <w:rFonts w:hint="eastAsia"/>
          <w:b/>
          <w:sz w:val="30"/>
          <w:szCs w:val="30"/>
        </w:rPr>
        <w:t>年广医杯</w:t>
      </w:r>
      <w:r>
        <w:rPr>
          <w:rFonts w:hint="eastAsia"/>
          <w:b/>
          <w:sz w:val="30"/>
          <w:szCs w:val="30"/>
        </w:rPr>
        <w:t>女子排</w:t>
      </w:r>
      <w:r w:rsidRPr="004F69C5">
        <w:rPr>
          <w:rFonts w:hint="eastAsia"/>
          <w:b/>
          <w:sz w:val="30"/>
          <w:szCs w:val="30"/>
        </w:rPr>
        <w:t>球赛</w:t>
      </w: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  <w:r w:rsidRPr="00017845">
        <w:rPr>
          <w:noProof/>
        </w:rPr>
        <w:pict>
          <v:shape id="图片 13" o:spid="_x0000_i1026" type="#_x0000_t75" alt="a0b0e5ee3e3302ff7d150403b188e1a1.jpg" style="width:314.25pt;height:235.5pt;visibility:visible">
            <v:imagedata r:id="rId8" o:title=""/>
          </v:shape>
        </w:pict>
      </w: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</w:p>
    <w:p w:rsidR="003C6F16" w:rsidRDefault="003C6F16" w:rsidP="004F69C5">
      <w:pPr>
        <w:jc w:val="center"/>
      </w:pPr>
    </w:p>
    <w:p w:rsidR="003C6F16" w:rsidRPr="004F69C5" w:rsidRDefault="003C6F16" w:rsidP="004F69C5">
      <w:pPr>
        <w:rPr>
          <w:b/>
          <w:sz w:val="30"/>
          <w:szCs w:val="30"/>
        </w:rPr>
      </w:pPr>
      <w:r>
        <w:rPr>
          <w:b/>
          <w:sz w:val="30"/>
          <w:szCs w:val="30"/>
        </w:rPr>
        <w:t>5</w:t>
      </w:r>
      <w:r w:rsidRPr="004F69C5">
        <w:rPr>
          <w:rFonts w:hint="eastAsia"/>
          <w:b/>
          <w:sz w:val="30"/>
          <w:szCs w:val="30"/>
        </w:rPr>
        <w:t>、广州医学院第十八次学生代表大会</w:t>
      </w:r>
    </w:p>
    <w:p w:rsidR="003C6F16" w:rsidRDefault="003C6F16">
      <w:r w:rsidRPr="00017845">
        <w:rPr>
          <w:noProof/>
        </w:rPr>
        <w:pict>
          <v:shape id="图片 8" o:spid="_x0000_i1027" type="#_x0000_t75" alt="IMG_20130121_022456_副本.jpg" style="width:390.75pt;height:260.25pt;visibility:visible">
            <v:imagedata r:id="rId9" o:title=""/>
          </v:shape>
        </w:pict>
      </w:r>
    </w:p>
    <w:p w:rsidR="003C6F16" w:rsidRDefault="003C6F16"/>
    <w:p w:rsidR="003C6F16" w:rsidRPr="004F69C5" w:rsidRDefault="003C6F16" w:rsidP="004F69C5">
      <w:pPr>
        <w:rPr>
          <w:b/>
          <w:sz w:val="30"/>
          <w:szCs w:val="30"/>
        </w:rPr>
      </w:pPr>
      <w:r>
        <w:rPr>
          <w:b/>
          <w:sz w:val="30"/>
          <w:szCs w:val="30"/>
        </w:rPr>
        <w:t>6</w:t>
      </w:r>
      <w:r w:rsidRPr="004F69C5"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</w:t>
      </w:r>
      <w:r>
        <w:rPr>
          <w:b/>
          <w:sz w:val="30"/>
          <w:szCs w:val="30"/>
        </w:rPr>
        <w:t>2</w:t>
      </w:r>
      <w:r w:rsidRPr="004F69C5">
        <w:rPr>
          <w:rFonts w:hint="eastAsia"/>
          <w:b/>
          <w:sz w:val="30"/>
          <w:szCs w:val="30"/>
        </w:rPr>
        <w:t>年广医杯</w:t>
      </w:r>
      <w:r>
        <w:rPr>
          <w:rFonts w:hint="eastAsia"/>
          <w:b/>
          <w:sz w:val="30"/>
          <w:szCs w:val="30"/>
        </w:rPr>
        <w:t>女子排</w:t>
      </w:r>
      <w:r w:rsidRPr="004F69C5">
        <w:rPr>
          <w:rFonts w:hint="eastAsia"/>
          <w:b/>
          <w:sz w:val="30"/>
          <w:szCs w:val="30"/>
        </w:rPr>
        <w:t>球赛</w:t>
      </w:r>
    </w:p>
    <w:p w:rsidR="003C6F16" w:rsidRPr="009966A5" w:rsidRDefault="003C6F16"/>
    <w:p w:rsidR="003C6F16" w:rsidRDefault="003C6F16">
      <w:r w:rsidRPr="00017845">
        <w:rPr>
          <w:noProof/>
        </w:rPr>
        <w:pict>
          <v:shape id="图片 4" o:spid="_x0000_i1028" type="#_x0000_t75" alt="DSC_3931.JPG" style="width:387pt;height:259.5pt;visibility:visible">
            <v:imagedata r:id="rId10" o:title=""/>
          </v:shape>
        </w:pict>
      </w:r>
    </w:p>
    <w:p w:rsidR="003C6F16" w:rsidRDefault="003C6F16"/>
    <w:p w:rsidR="003C6F16" w:rsidRDefault="003C6F16"/>
    <w:p w:rsidR="003C6F16" w:rsidRDefault="003C6F16"/>
    <w:p w:rsidR="003C6F16" w:rsidRDefault="003C6F16"/>
    <w:p w:rsidR="003C6F16" w:rsidRPr="004F69C5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>7</w:t>
      </w:r>
      <w:r>
        <w:rPr>
          <w:rFonts w:hint="eastAsia"/>
          <w:b/>
          <w:sz w:val="30"/>
          <w:szCs w:val="30"/>
        </w:rPr>
        <w:t>、</w:t>
      </w:r>
      <w:r w:rsidRPr="004F69C5">
        <w:rPr>
          <w:rFonts w:hint="eastAsia"/>
          <w:b/>
          <w:sz w:val="30"/>
          <w:szCs w:val="30"/>
        </w:rPr>
        <w:t>研究生学院教师节活动</w:t>
      </w:r>
    </w:p>
    <w:p w:rsidR="003C6F16" w:rsidRDefault="003C6F16">
      <w:r w:rsidRPr="00017845">
        <w:rPr>
          <w:noProof/>
        </w:rPr>
        <w:pict>
          <v:shape id="_x0000_i1029" type="#_x0000_t75" alt="99c39cbce1b01f53f521f0fe62658a95.JPG" style="width:415.5pt;height:311.25pt;visibility:visible">
            <v:imagedata r:id="rId11" o:title=""/>
          </v:shape>
        </w:pict>
      </w:r>
    </w:p>
    <w:p w:rsidR="003C6F16" w:rsidRDefault="003C6F16"/>
    <w:p w:rsidR="003C6F16" w:rsidRPr="004F69C5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>8</w:t>
      </w:r>
      <w:r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2011</w:t>
      </w:r>
      <w:r w:rsidRPr="004F69C5">
        <w:rPr>
          <w:rFonts w:hint="eastAsia"/>
          <w:b/>
          <w:sz w:val="30"/>
          <w:szCs w:val="30"/>
        </w:rPr>
        <w:t>级研究生干部聘任大会</w:t>
      </w:r>
    </w:p>
    <w:p w:rsidR="003C6F16" w:rsidRDefault="003C6F16">
      <w:r w:rsidRPr="00017845">
        <w:rPr>
          <w:noProof/>
        </w:rPr>
        <w:pict>
          <v:shape id="图片 5" o:spid="_x0000_i1030" type="#_x0000_t75" alt="2011级学生干部聘任大会.jpg" style="width:390.75pt;height:228pt;visibility:visible">
            <v:imagedata r:id="rId12" o:title=""/>
          </v:shape>
        </w:pict>
      </w:r>
    </w:p>
    <w:p w:rsidR="003C6F16" w:rsidRDefault="003C6F16"/>
    <w:p w:rsidR="003C6F16" w:rsidRDefault="003C6F16"/>
    <w:p w:rsidR="003C6F16" w:rsidRDefault="003C6F16"/>
    <w:p w:rsidR="003C6F16" w:rsidRDefault="003C6F16"/>
    <w:p w:rsidR="003C6F16" w:rsidRPr="004F69C5" w:rsidRDefault="003C6F16">
      <w:pPr>
        <w:rPr>
          <w:b/>
          <w:sz w:val="30"/>
          <w:szCs w:val="30"/>
        </w:rPr>
      </w:pPr>
      <w:r w:rsidRPr="004F69C5">
        <w:rPr>
          <w:b/>
          <w:sz w:val="30"/>
          <w:szCs w:val="30"/>
        </w:rPr>
        <w:t>9</w:t>
      </w:r>
      <w:r w:rsidRPr="004F69C5"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2011</w:t>
      </w:r>
      <w:r w:rsidRPr="004F69C5">
        <w:rPr>
          <w:rFonts w:hint="eastAsia"/>
          <w:b/>
          <w:sz w:val="30"/>
          <w:szCs w:val="30"/>
        </w:rPr>
        <w:t>年迎新晚会</w:t>
      </w:r>
    </w:p>
    <w:p w:rsidR="003C6F16" w:rsidRDefault="003C6F16">
      <w:r w:rsidRPr="00017845">
        <w:rPr>
          <w:noProof/>
        </w:rPr>
        <w:pict>
          <v:shape id="图片 2" o:spid="_x0000_i1031" type="#_x0000_t75" alt="IMG_0470k.jpg" style="width:390.75pt;height:258pt;visibility:visible">
            <v:imagedata r:id="rId13" o:title=""/>
          </v:shape>
        </w:pict>
      </w:r>
    </w:p>
    <w:p w:rsidR="003C6F16" w:rsidRDefault="003C6F16"/>
    <w:p w:rsidR="003C6F16" w:rsidRPr="004F69C5" w:rsidRDefault="003C6F16">
      <w:pPr>
        <w:rPr>
          <w:b/>
          <w:sz w:val="30"/>
          <w:szCs w:val="30"/>
        </w:rPr>
      </w:pPr>
      <w:r w:rsidRPr="004F69C5">
        <w:rPr>
          <w:b/>
          <w:sz w:val="30"/>
          <w:szCs w:val="30"/>
        </w:rPr>
        <w:t>10</w:t>
      </w:r>
      <w:r w:rsidRPr="004F69C5">
        <w:rPr>
          <w:rFonts w:hint="eastAsia"/>
          <w:b/>
          <w:sz w:val="30"/>
          <w:szCs w:val="30"/>
        </w:rPr>
        <w:t>、钟南山院士专场报告会</w:t>
      </w:r>
    </w:p>
    <w:p w:rsidR="003C6F16" w:rsidRDefault="003C6F16">
      <w:r w:rsidRPr="00017845">
        <w:rPr>
          <w:noProof/>
        </w:rPr>
        <w:pict>
          <v:shape id="图片 3" o:spid="_x0000_i1032" type="#_x0000_t75" alt="钟院士与校领导、老师和学生代表合影1.jpg" style="width:402.75pt;height:268.5pt;visibility:visible">
            <v:imagedata r:id="rId14" o:title=""/>
          </v:shape>
        </w:pict>
      </w:r>
    </w:p>
    <w:p w:rsidR="003C6F16" w:rsidRDefault="003C6F16"/>
    <w:p w:rsidR="003C6F16" w:rsidRDefault="003C6F16"/>
    <w:p w:rsidR="003C6F16" w:rsidRDefault="003C6F16"/>
    <w:p w:rsidR="003C6F16" w:rsidRDefault="003C6F16"/>
    <w:p w:rsidR="003C6F16" w:rsidRPr="004F69C5" w:rsidRDefault="003C6F16"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、</w:t>
      </w:r>
      <w:r w:rsidRPr="004F69C5">
        <w:rPr>
          <w:b/>
          <w:sz w:val="30"/>
          <w:szCs w:val="30"/>
        </w:rPr>
        <w:t>2012</w:t>
      </w:r>
      <w:r w:rsidRPr="004F69C5">
        <w:rPr>
          <w:rFonts w:hint="eastAsia"/>
          <w:b/>
          <w:sz w:val="30"/>
          <w:szCs w:val="30"/>
        </w:rPr>
        <w:t>级研究生校本部学生干部换届大会</w:t>
      </w:r>
    </w:p>
    <w:p w:rsidR="003C6F16" w:rsidRDefault="003C6F16">
      <w:r w:rsidRPr="00017845">
        <w:rPr>
          <w:noProof/>
        </w:rPr>
        <w:pict>
          <v:shape id="图片 6" o:spid="_x0000_i1033" type="#_x0000_t75" alt="研究生学院2012级校本部学生干部换届大会.jpg" style="width:414.75pt;height:263.25pt;visibility:visible">
            <v:imagedata r:id="rId15" o:title=""/>
          </v:shape>
        </w:pict>
      </w:r>
    </w:p>
    <w:p w:rsidR="003C6F16" w:rsidRPr="004F69C5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>12</w:t>
      </w:r>
      <w:r>
        <w:rPr>
          <w:rFonts w:hint="eastAsia"/>
          <w:b/>
          <w:sz w:val="30"/>
          <w:szCs w:val="30"/>
        </w:rPr>
        <w:t>、</w:t>
      </w:r>
      <w:r w:rsidRPr="004F69C5">
        <w:rPr>
          <w:rFonts w:hint="eastAsia"/>
          <w:b/>
          <w:sz w:val="30"/>
          <w:szCs w:val="30"/>
        </w:rPr>
        <w:t>党员活动</w:t>
      </w:r>
      <w:r w:rsidRPr="004F69C5">
        <w:rPr>
          <w:b/>
          <w:sz w:val="30"/>
          <w:szCs w:val="30"/>
        </w:rPr>
        <w:t>---</w:t>
      </w:r>
      <w:r w:rsidRPr="004F69C5">
        <w:rPr>
          <w:rFonts w:hint="eastAsia"/>
          <w:b/>
          <w:sz w:val="30"/>
          <w:szCs w:val="30"/>
        </w:rPr>
        <w:t>“结合实际学标准、立足岗位当先锋”主题实践活动</w:t>
      </w:r>
    </w:p>
    <w:p w:rsidR="003C6F16" w:rsidRDefault="003C6F16">
      <w:r w:rsidRPr="00017845">
        <w:rPr>
          <w:noProof/>
        </w:rPr>
        <w:pict>
          <v:shape id="图片 7" o:spid="_x0000_i1034" type="#_x0000_t75" alt="05e67c6d2fec0d1cdf12e13d707b5b3d.JPG" style="width:415.5pt;height:311.25pt;visibility:visible">
            <v:imagedata r:id="rId16" o:title=""/>
          </v:shape>
        </w:pict>
      </w:r>
    </w:p>
    <w:p w:rsidR="003C6F16" w:rsidRPr="004F69C5" w:rsidRDefault="003C6F16">
      <w:pPr>
        <w:rPr>
          <w:b/>
          <w:sz w:val="30"/>
          <w:szCs w:val="30"/>
        </w:rPr>
      </w:pPr>
      <w:r w:rsidRPr="004F69C5">
        <w:rPr>
          <w:b/>
          <w:sz w:val="30"/>
          <w:szCs w:val="30"/>
        </w:rPr>
        <w:t>13</w:t>
      </w:r>
      <w:r w:rsidRPr="004F69C5">
        <w:rPr>
          <w:rFonts w:hint="eastAsia"/>
          <w:b/>
          <w:sz w:val="30"/>
          <w:szCs w:val="30"/>
        </w:rPr>
        <w:t>、幸福广医，从我做起</w:t>
      </w:r>
      <w:r w:rsidRPr="004F69C5">
        <w:rPr>
          <w:b/>
          <w:sz w:val="30"/>
          <w:szCs w:val="30"/>
        </w:rPr>
        <w:t>——2011</w:t>
      </w:r>
      <w:r w:rsidRPr="004F69C5">
        <w:rPr>
          <w:rFonts w:hint="eastAsia"/>
          <w:b/>
          <w:sz w:val="30"/>
          <w:szCs w:val="30"/>
        </w:rPr>
        <w:t>级研究生学院学生党课</w:t>
      </w:r>
    </w:p>
    <w:p w:rsidR="003C6F16" w:rsidRDefault="003C6F16">
      <w:r w:rsidRPr="00017845">
        <w:rPr>
          <w:noProof/>
        </w:rPr>
        <w:pict>
          <v:shape id="图片 1" o:spid="_x0000_i1035" type="#_x0000_t75" alt="d892dcec1d6f1fc66784665cc7f266d1.jpg" style="width:414pt;height:310.5pt;visibility:visible">
            <v:imagedata r:id="rId17" o:title=""/>
          </v:shape>
        </w:pict>
      </w:r>
    </w:p>
    <w:p w:rsidR="003C6F16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</w:t>
      </w:r>
      <w:r>
        <w:rPr>
          <w:rFonts w:hint="eastAsia"/>
          <w:b/>
          <w:sz w:val="30"/>
          <w:szCs w:val="30"/>
        </w:rPr>
        <w:t>证明人：</w:t>
      </w:r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级</w:t>
      </w:r>
      <w:r>
        <w:rPr>
          <w:b/>
          <w:sz w:val="30"/>
          <w:szCs w:val="30"/>
        </w:rPr>
        <w:t>4</w:t>
      </w:r>
      <w:r>
        <w:rPr>
          <w:rFonts w:hint="eastAsia"/>
          <w:b/>
          <w:sz w:val="30"/>
          <w:szCs w:val="30"/>
        </w:rPr>
        <w:t>班党小组长</w:t>
      </w:r>
      <w:r>
        <w:rPr>
          <w:b/>
          <w:sz w:val="30"/>
          <w:szCs w:val="30"/>
        </w:rPr>
        <w:t xml:space="preserve"> </w:t>
      </w:r>
      <w:r>
        <w:rPr>
          <w:rFonts w:hint="eastAsia"/>
          <w:b/>
          <w:sz w:val="30"/>
          <w:szCs w:val="30"/>
        </w:rPr>
        <w:t>李聪</w:t>
      </w:r>
    </w:p>
    <w:p w:rsidR="003C6F16" w:rsidRDefault="003C6F16">
      <w:pPr>
        <w:rPr>
          <w:b/>
          <w:sz w:val="30"/>
          <w:szCs w:val="30"/>
        </w:rPr>
      </w:pPr>
      <w:r w:rsidRPr="004F69C5">
        <w:rPr>
          <w:b/>
          <w:sz w:val="30"/>
          <w:szCs w:val="30"/>
        </w:rPr>
        <w:t>14</w:t>
      </w:r>
      <w:r w:rsidRPr="004F69C5">
        <w:rPr>
          <w:rFonts w:hint="eastAsia"/>
          <w:b/>
          <w:sz w:val="30"/>
          <w:szCs w:val="30"/>
        </w:rPr>
        <w:t>、</w:t>
      </w:r>
      <w:r>
        <w:rPr>
          <w:b/>
          <w:sz w:val="30"/>
          <w:szCs w:val="30"/>
        </w:rPr>
        <w:t>2012</w:t>
      </w:r>
      <w:r>
        <w:rPr>
          <w:rFonts w:hint="eastAsia"/>
          <w:b/>
          <w:sz w:val="30"/>
          <w:szCs w:val="30"/>
        </w:rPr>
        <w:t>年</w:t>
      </w:r>
      <w:r>
        <w:rPr>
          <w:b/>
          <w:sz w:val="30"/>
          <w:szCs w:val="30"/>
        </w:rPr>
        <w:t>10</w:t>
      </w:r>
      <w:r>
        <w:rPr>
          <w:rFonts w:hint="eastAsia"/>
          <w:b/>
          <w:sz w:val="30"/>
          <w:szCs w:val="30"/>
        </w:rPr>
        <w:t>月</w:t>
      </w:r>
      <w:r>
        <w:rPr>
          <w:b/>
          <w:sz w:val="30"/>
          <w:szCs w:val="30"/>
        </w:rPr>
        <w:t>——</w:t>
      </w:r>
      <w:r>
        <w:rPr>
          <w:rFonts w:hint="eastAsia"/>
          <w:b/>
          <w:sz w:val="30"/>
          <w:szCs w:val="30"/>
        </w:rPr>
        <w:t>党支部大会</w:t>
      </w:r>
    </w:p>
    <w:p w:rsidR="003C6F16" w:rsidRDefault="003C6F16" w:rsidP="00EF51EF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 </w:t>
      </w:r>
      <w:r w:rsidRPr="004F69C5">
        <w:rPr>
          <w:b/>
          <w:sz w:val="30"/>
          <w:szCs w:val="30"/>
        </w:rPr>
        <w:t xml:space="preserve"> </w:t>
      </w:r>
      <w:r>
        <w:rPr>
          <w:rFonts w:hint="eastAsia"/>
          <w:b/>
          <w:sz w:val="30"/>
          <w:szCs w:val="30"/>
        </w:rPr>
        <w:t>证明人：</w:t>
      </w:r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级</w:t>
      </w:r>
      <w:r>
        <w:rPr>
          <w:b/>
          <w:sz w:val="30"/>
          <w:szCs w:val="30"/>
        </w:rPr>
        <w:t>4</w:t>
      </w:r>
      <w:r>
        <w:rPr>
          <w:rFonts w:hint="eastAsia"/>
          <w:b/>
          <w:sz w:val="30"/>
          <w:szCs w:val="30"/>
        </w:rPr>
        <w:t>班党小组长李聪</w:t>
      </w:r>
    </w:p>
    <w:p w:rsidR="003C6F16" w:rsidRPr="00EF51EF" w:rsidRDefault="003C6F16">
      <w:pPr>
        <w:rPr>
          <w:b/>
          <w:sz w:val="30"/>
          <w:szCs w:val="30"/>
        </w:rPr>
      </w:pPr>
    </w:p>
    <w:p w:rsidR="003C6F16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>15</w:t>
      </w:r>
      <w:r>
        <w:rPr>
          <w:rFonts w:hint="eastAsia"/>
          <w:b/>
          <w:sz w:val="30"/>
          <w:szCs w:val="30"/>
        </w:rPr>
        <w:t>、</w:t>
      </w:r>
      <w:r>
        <w:rPr>
          <w:b/>
          <w:sz w:val="30"/>
          <w:szCs w:val="30"/>
        </w:rPr>
        <w:t>2011</w:t>
      </w:r>
      <w:r>
        <w:rPr>
          <w:rFonts w:hint="eastAsia"/>
          <w:b/>
          <w:sz w:val="30"/>
          <w:szCs w:val="30"/>
        </w:rPr>
        <w:t>年</w:t>
      </w:r>
      <w:r>
        <w:rPr>
          <w:b/>
          <w:sz w:val="30"/>
          <w:szCs w:val="30"/>
        </w:rPr>
        <w:t>10</w:t>
      </w:r>
      <w:r>
        <w:rPr>
          <w:rFonts w:hint="eastAsia"/>
          <w:b/>
          <w:sz w:val="30"/>
          <w:szCs w:val="30"/>
        </w:rPr>
        <w:t>月</w:t>
      </w:r>
      <w:r>
        <w:rPr>
          <w:b/>
          <w:sz w:val="30"/>
          <w:szCs w:val="30"/>
        </w:rPr>
        <w:t>——</w:t>
      </w:r>
      <w:r>
        <w:rPr>
          <w:rFonts w:hint="eastAsia"/>
          <w:b/>
          <w:sz w:val="30"/>
          <w:szCs w:val="30"/>
        </w:rPr>
        <w:t>团推优活动，</w:t>
      </w:r>
      <w:r>
        <w:rPr>
          <w:b/>
          <w:sz w:val="30"/>
          <w:szCs w:val="30"/>
        </w:rPr>
        <w:t xml:space="preserve"> </w:t>
      </w:r>
    </w:p>
    <w:p w:rsidR="003C6F16" w:rsidRPr="00EF51EF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 xml:space="preserve">    </w:t>
      </w:r>
      <w:r>
        <w:rPr>
          <w:rFonts w:hint="eastAsia"/>
          <w:b/>
          <w:sz w:val="30"/>
          <w:szCs w:val="30"/>
        </w:rPr>
        <w:t>证明人：</w:t>
      </w:r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级</w:t>
      </w:r>
      <w:r>
        <w:rPr>
          <w:b/>
          <w:sz w:val="30"/>
          <w:szCs w:val="30"/>
        </w:rPr>
        <w:t>4</w:t>
      </w:r>
      <w:r>
        <w:rPr>
          <w:rFonts w:hint="eastAsia"/>
          <w:b/>
          <w:sz w:val="30"/>
          <w:szCs w:val="30"/>
        </w:rPr>
        <w:t>班党小组长李聪</w:t>
      </w:r>
    </w:p>
    <w:p w:rsidR="003C6F16" w:rsidRDefault="003C6F16">
      <w:pPr>
        <w:rPr>
          <w:b/>
          <w:sz w:val="30"/>
          <w:szCs w:val="30"/>
        </w:rPr>
      </w:pPr>
      <w:r>
        <w:rPr>
          <w:b/>
          <w:sz w:val="30"/>
          <w:szCs w:val="30"/>
        </w:rPr>
        <w:t>16</w:t>
      </w:r>
      <w:r>
        <w:rPr>
          <w:rFonts w:hint="eastAsia"/>
          <w:b/>
          <w:sz w:val="30"/>
          <w:szCs w:val="30"/>
        </w:rPr>
        <w:t>、班级集体出外活动</w:t>
      </w:r>
    </w:p>
    <w:p w:rsidR="003C6F16" w:rsidRDefault="003C6F16" w:rsidP="00EF51EF">
      <w:pPr>
        <w:ind w:firstLineChars="200" w:firstLine="602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证明人：</w:t>
      </w:r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级</w:t>
      </w:r>
      <w:r>
        <w:rPr>
          <w:b/>
          <w:sz w:val="30"/>
          <w:szCs w:val="30"/>
        </w:rPr>
        <w:t>4</w:t>
      </w:r>
      <w:r>
        <w:rPr>
          <w:rFonts w:hint="eastAsia"/>
          <w:b/>
          <w:sz w:val="30"/>
          <w:szCs w:val="30"/>
        </w:rPr>
        <w:t>班班长罗柳金</w:t>
      </w:r>
    </w:p>
    <w:p w:rsidR="003C6F16" w:rsidRDefault="003C6F16" w:rsidP="00EF51EF">
      <w:pPr>
        <w:rPr>
          <w:b/>
          <w:sz w:val="30"/>
          <w:szCs w:val="30"/>
        </w:rPr>
      </w:pPr>
      <w:r>
        <w:rPr>
          <w:b/>
          <w:sz w:val="30"/>
          <w:szCs w:val="30"/>
        </w:rPr>
        <w:t>17</w:t>
      </w:r>
      <w:r>
        <w:rPr>
          <w:rFonts w:hint="eastAsia"/>
          <w:b/>
          <w:sz w:val="30"/>
          <w:szCs w:val="30"/>
        </w:rPr>
        <w:t>、</w:t>
      </w:r>
      <w:r>
        <w:rPr>
          <w:b/>
          <w:sz w:val="30"/>
          <w:szCs w:val="30"/>
        </w:rPr>
        <w:t>2011</w:t>
      </w:r>
      <w:r>
        <w:rPr>
          <w:rFonts w:hint="eastAsia"/>
          <w:b/>
          <w:sz w:val="30"/>
          <w:szCs w:val="30"/>
        </w:rPr>
        <w:t>年</w:t>
      </w:r>
      <w:r>
        <w:rPr>
          <w:b/>
          <w:sz w:val="30"/>
          <w:szCs w:val="30"/>
        </w:rPr>
        <w:t>9</w:t>
      </w:r>
      <w:r>
        <w:rPr>
          <w:rFonts w:hint="eastAsia"/>
          <w:b/>
          <w:sz w:val="30"/>
          <w:szCs w:val="30"/>
        </w:rPr>
        <w:t>月班会</w:t>
      </w:r>
    </w:p>
    <w:p w:rsidR="003C6F16" w:rsidRDefault="003C6F16" w:rsidP="00EF51EF">
      <w:pPr>
        <w:ind w:firstLineChars="200" w:firstLine="602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证明人：</w:t>
      </w:r>
      <w:r>
        <w:rPr>
          <w:b/>
          <w:sz w:val="30"/>
          <w:szCs w:val="30"/>
        </w:rPr>
        <w:t>11</w:t>
      </w:r>
      <w:r>
        <w:rPr>
          <w:rFonts w:hint="eastAsia"/>
          <w:b/>
          <w:sz w:val="30"/>
          <w:szCs w:val="30"/>
        </w:rPr>
        <w:t>级</w:t>
      </w:r>
      <w:r>
        <w:rPr>
          <w:b/>
          <w:sz w:val="30"/>
          <w:szCs w:val="30"/>
        </w:rPr>
        <w:t>4</w:t>
      </w:r>
      <w:r>
        <w:rPr>
          <w:rFonts w:hint="eastAsia"/>
          <w:b/>
          <w:sz w:val="30"/>
          <w:szCs w:val="30"/>
        </w:rPr>
        <w:t>班班长罗柳金</w:t>
      </w:r>
    </w:p>
    <w:p w:rsidR="003C6F16" w:rsidRPr="00EF51EF" w:rsidRDefault="003C6F16" w:rsidP="00EF51EF">
      <w:pPr>
        <w:rPr>
          <w:b/>
          <w:sz w:val="30"/>
          <w:szCs w:val="30"/>
        </w:rPr>
      </w:pPr>
    </w:p>
    <w:p w:rsidR="003C6F16" w:rsidRPr="004F69C5" w:rsidRDefault="003C6F16">
      <w:pPr>
        <w:rPr>
          <w:b/>
          <w:sz w:val="30"/>
          <w:szCs w:val="30"/>
        </w:rPr>
      </w:pPr>
    </w:p>
    <w:sectPr w:rsidR="003C6F16" w:rsidRPr="004F69C5" w:rsidSect="00CA4B5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6F16" w:rsidRDefault="003C6F16" w:rsidP="00EC5658">
      <w:r>
        <w:separator/>
      </w:r>
    </w:p>
  </w:endnote>
  <w:endnote w:type="continuationSeparator" w:id="0">
    <w:p w:rsidR="003C6F16" w:rsidRDefault="003C6F16" w:rsidP="00EC565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6F16" w:rsidRDefault="003C6F16" w:rsidP="00EC5658">
      <w:r>
        <w:separator/>
      </w:r>
    </w:p>
  </w:footnote>
  <w:footnote w:type="continuationSeparator" w:id="0">
    <w:p w:rsidR="003C6F16" w:rsidRDefault="003C6F16" w:rsidP="00EC565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4F7ED5"/>
    <w:multiLevelType w:val="hybridMultilevel"/>
    <w:tmpl w:val="06C65762"/>
    <w:lvl w:ilvl="0" w:tplc="77D6F0A2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1680" w:hanging="420"/>
      </w:pPr>
      <w:rPr>
        <w:rFonts w:cs="Times New Roman"/>
      </w:r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2940" w:hanging="420"/>
      </w:pPr>
      <w:rPr>
        <w:rFonts w:cs="Times New Roman"/>
      </w:r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C5658"/>
    <w:rsid w:val="00017845"/>
    <w:rsid w:val="0004366C"/>
    <w:rsid w:val="00044980"/>
    <w:rsid w:val="000610EE"/>
    <w:rsid w:val="000B6C48"/>
    <w:rsid w:val="000B7F2B"/>
    <w:rsid w:val="000D60AF"/>
    <w:rsid w:val="00217BB2"/>
    <w:rsid w:val="002E359E"/>
    <w:rsid w:val="002F06B9"/>
    <w:rsid w:val="00347C93"/>
    <w:rsid w:val="00360C46"/>
    <w:rsid w:val="003C6F16"/>
    <w:rsid w:val="004203B6"/>
    <w:rsid w:val="00484AF4"/>
    <w:rsid w:val="004F69C5"/>
    <w:rsid w:val="006020CC"/>
    <w:rsid w:val="006422F2"/>
    <w:rsid w:val="00685787"/>
    <w:rsid w:val="006D755D"/>
    <w:rsid w:val="00702B21"/>
    <w:rsid w:val="00784BE7"/>
    <w:rsid w:val="00817B0A"/>
    <w:rsid w:val="00823B03"/>
    <w:rsid w:val="00866ADA"/>
    <w:rsid w:val="00941314"/>
    <w:rsid w:val="009966A5"/>
    <w:rsid w:val="009C18FE"/>
    <w:rsid w:val="009E5A1E"/>
    <w:rsid w:val="00A21D55"/>
    <w:rsid w:val="00A245C7"/>
    <w:rsid w:val="00A43B64"/>
    <w:rsid w:val="00A970DC"/>
    <w:rsid w:val="00AB2F3A"/>
    <w:rsid w:val="00AD6E9C"/>
    <w:rsid w:val="00B03BF6"/>
    <w:rsid w:val="00B91B61"/>
    <w:rsid w:val="00BF215C"/>
    <w:rsid w:val="00BF4631"/>
    <w:rsid w:val="00C0350B"/>
    <w:rsid w:val="00C14E5A"/>
    <w:rsid w:val="00CA4B5A"/>
    <w:rsid w:val="00CE5FC4"/>
    <w:rsid w:val="00D7199B"/>
    <w:rsid w:val="00DE493E"/>
    <w:rsid w:val="00E11BDF"/>
    <w:rsid w:val="00E665CE"/>
    <w:rsid w:val="00E823B7"/>
    <w:rsid w:val="00EC5658"/>
    <w:rsid w:val="00EF51EF"/>
    <w:rsid w:val="00F67E8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A4B5A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rsid w:val="00EC565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EC5658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semiHidden/>
    <w:rsid w:val="00EC565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EC5658"/>
    <w:rPr>
      <w:rFonts w:cs="Times New Roman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EC5658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C5658"/>
    <w:rPr>
      <w:rFonts w:cs="Times New Roman"/>
      <w:sz w:val="18"/>
      <w:szCs w:val="18"/>
    </w:rPr>
  </w:style>
  <w:style w:type="paragraph" w:styleId="ListParagraph">
    <w:name w:val="List Paragraph"/>
    <w:basedOn w:val="Normal"/>
    <w:uiPriority w:val="99"/>
    <w:qFormat/>
    <w:rsid w:val="000D60AF"/>
    <w:pPr>
      <w:ind w:firstLineChars="200" w:firstLine="42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130</TotalTime>
  <Pages>6</Pages>
  <Words>61</Words>
  <Characters>352</Characters>
  <Application>Microsoft Office Outlook</Application>
  <DocSecurity>0</DocSecurity>
  <Lines>0</Lines>
  <Paragraphs>0</Paragraphs>
  <ScaleCrop>false</ScaleCrop>
  <Company>微软中国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练雯</cp:lastModifiedBy>
  <cp:revision>21</cp:revision>
  <dcterms:created xsi:type="dcterms:W3CDTF">2013-01-20T18:06:00Z</dcterms:created>
  <dcterms:modified xsi:type="dcterms:W3CDTF">2014-05-27T08:05:00Z</dcterms:modified>
</cp:coreProperties>
</file>